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PLOG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= Margery(q.v.).</w:t>
      </w:r>
    </w:p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They made a plaint of trespass and wounding of wife against John Canon </w:t>
      </w:r>
    </w:p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of Great Ilford, Essex(q.v.), and John Tyler of Harlowe(q.v.).  (ibid.)</w:t>
      </w:r>
    </w:p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130FF" w:rsidRDefault="00D130FF" w:rsidP="00D130F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July 2016</w:t>
      </w:r>
    </w:p>
    <w:p w:rsidR="006B2F86" w:rsidRPr="00E71FC3" w:rsidRDefault="00D130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0FF" w:rsidRDefault="00D130FF" w:rsidP="00E71FC3">
      <w:pPr>
        <w:spacing w:after="0" w:line="240" w:lineRule="auto"/>
      </w:pPr>
      <w:r>
        <w:separator/>
      </w:r>
    </w:p>
  </w:endnote>
  <w:endnote w:type="continuationSeparator" w:id="0">
    <w:p w:rsidR="00D130FF" w:rsidRDefault="00D130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0FF" w:rsidRDefault="00D130FF" w:rsidP="00E71FC3">
      <w:pPr>
        <w:spacing w:after="0" w:line="240" w:lineRule="auto"/>
      </w:pPr>
      <w:r>
        <w:separator/>
      </w:r>
    </w:p>
  </w:footnote>
  <w:footnote w:type="continuationSeparator" w:id="0">
    <w:p w:rsidR="00D130FF" w:rsidRDefault="00D130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0FF"/>
    <w:rsid w:val="001A7C09"/>
    <w:rsid w:val="00577BD5"/>
    <w:rsid w:val="00656CBA"/>
    <w:rsid w:val="006A1F77"/>
    <w:rsid w:val="00733BE7"/>
    <w:rsid w:val="00AB52E8"/>
    <w:rsid w:val="00B16D3F"/>
    <w:rsid w:val="00BB41AC"/>
    <w:rsid w:val="00D130F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9001C8-AB2F-4946-A43F-ACADDBC7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130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2017-01-31T22:17:00Z</dcterms:created>
  <dcterms:modified xsi:type="dcterms:W3CDTF">2017-01-31T22:17:00Z</dcterms:modified>
</cp:coreProperties>
</file>